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45C0B064" w:rsidR="0095771C" w:rsidRDefault="0095771C" w:rsidP="0095771C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852EB4">
        <w:rPr>
          <w:rFonts w:ascii="Corbel" w:hAnsi="Corbel"/>
          <w:bCs/>
          <w:i/>
        </w:rPr>
        <w:t>Załącznik nr 1.5 do Zarządzenia Rektora UR nr 61/2025</w:t>
      </w:r>
    </w:p>
    <w:p w14:paraId="20CB20EB" w14:textId="77777777" w:rsidR="00852EB4" w:rsidRPr="00E960BB" w:rsidRDefault="00852EB4" w:rsidP="0095771C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D055223" w14:textId="06455797" w:rsidR="00D15AEC" w:rsidRDefault="0071620A" w:rsidP="00D15AEC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2A51C4">
        <w:rPr>
          <w:rFonts w:ascii="Corbel" w:hAnsi="Corbel"/>
          <w:i/>
          <w:smallCaps/>
          <w:sz w:val="24"/>
          <w:szCs w:val="24"/>
        </w:rPr>
        <w:t>202</w:t>
      </w:r>
      <w:r w:rsidR="00806974">
        <w:rPr>
          <w:rFonts w:ascii="Corbel" w:hAnsi="Corbel"/>
          <w:i/>
          <w:smallCaps/>
          <w:sz w:val="24"/>
          <w:szCs w:val="24"/>
        </w:rPr>
        <w:t>5</w:t>
      </w:r>
      <w:r w:rsidR="002A51C4">
        <w:rPr>
          <w:rFonts w:ascii="Corbel" w:hAnsi="Corbel"/>
          <w:i/>
          <w:smallCaps/>
          <w:sz w:val="24"/>
          <w:szCs w:val="24"/>
        </w:rPr>
        <w:t>-202</w:t>
      </w:r>
      <w:r w:rsidR="00806974">
        <w:rPr>
          <w:rFonts w:ascii="Corbel" w:hAnsi="Corbel"/>
          <w:i/>
          <w:smallCaps/>
          <w:sz w:val="24"/>
          <w:szCs w:val="24"/>
        </w:rPr>
        <w:t>8</w:t>
      </w:r>
    </w:p>
    <w:p w14:paraId="68243816" w14:textId="28C3078C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2D65B55" w14:textId="6C5589C0" w:rsidR="00137C61" w:rsidRDefault="00137C61" w:rsidP="009F2BD2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  <w:r w:rsidRPr="002345B8">
        <w:rPr>
          <w:rFonts w:ascii="Corbel" w:hAnsi="Corbel"/>
          <w:sz w:val="20"/>
          <w:szCs w:val="20"/>
        </w:rPr>
        <w:t xml:space="preserve">Rok akademicki: </w:t>
      </w:r>
      <w:r>
        <w:rPr>
          <w:rFonts w:ascii="Corbel" w:hAnsi="Corbel"/>
          <w:sz w:val="20"/>
          <w:szCs w:val="20"/>
        </w:rPr>
        <w:t>202</w:t>
      </w:r>
      <w:r w:rsidR="00806974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806974">
        <w:rPr>
          <w:rFonts w:ascii="Corbel" w:hAnsi="Corbel"/>
          <w:sz w:val="20"/>
          <w:szCs w:val="20"/>
        </w:rPr>
        <w:t>8</w:t>
      </w:r>
    </w:p>
    <w:p w14:paraId="672A6659" w14:textId="77777777" w:rsidR="009F2BD2" w:rsidRPr="002345B8" w:rsidRDefault="009F2BD2" w:rsidP="009F2BD2">
      <w:pPr>
        <w:spacing w:after="0" w:line="240" w:lineRule="auto"/>
        <w:jc w:val="center"/>
        <w:rPr>
          <w:rFonts w:ascii="Corbel" w:hAnsi="Corbel"/>
          <w:sz w:val="20"/>
          <w:szCs w:val="20"/>
        </w:rPr>
      </w:pPr>
    </w:p>
    <w:p w14:paraId="3A8D05E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>Pods</w:t>
      </w:r>
      <w:r w:rsidR="00C0486D">
        <w:rPr>
          <w:rFonts w:ascii="Corbel" w:hAnsi="Corbel"/>
          <w:szCs w:val="24"/>
        </w:rPr>
        <w:t>tawowe informacje o przedmiocie</w:t>
      </w:r>
      <w:r w:rsidR="0085747A" w:rsidRPr="009C54AE">
        <w:rPr>
          <w:rFonts w:ascii="Corbel" w:hAnsi="Corbel"/>
          <w:szCs w:val="24"/>
        </w:rPr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FD9CAE2" w14:textId="77777777" w:rsidTr="00806974">
        <w:tc>
          <w:tcPr>
            <w:tcW w:w="2694" w:type="dxa"/>
            <w:vAlign w:val="center"/>
          </w:tcPr>
          <w:p w14:paraId="59701564" w14:textId="77777777" w:rsidR="0085747A" w:rsidRPr="002623F7" w:rsidRDefault="0085747A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56A9A4" w14:textId="77777777" w:rsidR="0085747A" w:rsidRPr="009C54AE" w:rsidRDefault="00832B99" w:rsidP="001F2B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Komputerowe wspomaganie decyzji</w:t>
            </w:r>
            <w:r w:rsidR="001F2BEC">
              <w:rPr>
                <w:rFonts w:ascii="Corbel" w:hAnsi="Corbel"/>
                <w:b w:val="0"/>
                <w:sz w:val="24"/>
                <w:szCs w:val="24"/>
              </w:rPr>
              <w:t xml:space="preserve"> biznesowych</w:t>
            </w:r>
          </w:p>
        </w:tc>
      </w:tr>
      <w:tr w:rsidR="0085747A" w:rsidRPr="00D90937" w14:paraId="2A40D02A" w14:textId="77777777" w:rsidTr="00806974">
        <w:tc>
          <w:tcPr>
            <w:tcW w:w="2694" w:type="dxa"/>
            <w:vAlign w:val="center"/>
          </w:tcPr>
          <w:p w14:paraId="4CA29152" w14:textId="77777777" w:rsidR="0085747A" w:rsidRPr="002623F7" w:rsidRDefault="00DE23AE" w:rsidP="00DE23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2623F7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328FAEBB" w14:textId="64EA67F7" w:rsidR="0085747A" w:rsidRPr="00CB4816" w:rsidRDefault="00CB4816" w:rsidP="254615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5461593">
              <w:rPr>
                <w:rFonts w:ascii="Corbel" w:hAnsi="Corbel"/>
                <w:b w:val="0"/>
                <w:sz w:val="24"/>
                <w:szCs w:val="24"/>
              </w:rPr>
              <w:t>E/I/GFiR/C-1.7a</w:t>
            </w:r>
          </w:p>
        </w:tc>
      </w:tr>
      <w:tr w:rsidR="00806974" w:rsidRPr="009C54AE" w14:paraId="4E2F8C33" w14:textId="77777777" w:rsidTr="00806974">
        <w:tc>
          <w:tcPr>
            <w:tcW w:w="2694" w:type="dxa"/>
            <w:vAlign w:val="center"/>
          </w:tcPr>
          <w:p w14:paraId="19552E28" w14:textId="77777777" w:rsidR="00806974" w:rsidRPr="009C54AE" w:rsidRDefault="00806974" w:rsidP="0080697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7E3E3000" w14:textId="06C27825" w:rsidR="00806974" w:rsidRPr="009C54AE" w:rsidRDefault="00806974" w:rsidP="008069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133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06974" w:rsidRPr="009C54AE" w14:paraId="729EEB71" w14:textId="77777777" w:rsidTr="00806974">
        <w:tc>
          <w:tcPr>
            <w:tcW w:w="2694" w:type="dxa"/>
            <w:vAlign w:val="center"/>
          </w:tcPr>
          <w:p w14:paraId="0A39E105" w14:textId="77777777" w:rsidR="00806974" w:rsidRPr="002623F7" w:rsidRDefault="00806974" w:rsidP="008069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</w:tcPr>
          <w:p w14:paraId="39D5F799" w14:textId="1215B27A" w:rsidR="00806974" w:rsidRPr="009C54AE" w:rsidRDefault="00806974" w:rsidP="008069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133E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C31C76" w:rsidRPr="009C54AE" w14:paraId="048482E6" w14:textId="77777777" w:rsidTr="00806974">
        <w:tc>
          <w:tcPr>
            <w:tcW w:w="2694" w:type="dxa"/>
            <w:vAlign w:val="center"/>
          </w:tcPr>
          <w:p w14:paraId="4B835047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C31C76" w:rsidRPr="009C54AE" w:rsidRDefault="00724148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C31C76" w:rsidRPr="009C54AE" w14:paraId="56001C08" w14:textId="77777777" w:rsidTr="00806974">
        <w:tc>
          <w:tcPr>
            <w:tcW w:w="2694" w:type="dxa"/>
            <w:vAlign w:val="center"/>
          </w:tcPr>
          <w:p w14:paraId="79638DC8" w14:textId="77777777" w:rsidR="00C31C76" w:rsidRPr="002623F7" w:rsidRDefault="00C31C76" w:rsidP="00BD55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Poziom </w:t>
            </w:r>
            <w:r w:rsidR="00BD5563">
              <w:rPr>
                <w:rFonts w:ascii="Corbel" w:hAnsi="Corbel"/>
                <w:sz w:val="24"/>
                <w:szCs w:val="24"/>
                <w:lang w:val="pl-PL"/>
              </w:rPr>
              <w:t>studiów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32E3DB4B" w14:textId="77777777" w:rsidR="00C31C76" w:rsidRPr="009C54AE" w:rsidRDefault="007E7FFB" w:rsidP="007241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7A6D08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C31C76" w:rsidRPr="009C54AE" w14:paraId="51B60F1E" w14:textId="77777777" w:rsidTr="00806974">
        <w:tc>
          <w:tcPr>
            <w:tcW w:w="2694" w:type="dxa"/>
            <w:vAlign w:val="center"/>
          </w:tcPr>
          <w:p w14:paraId="04C0481C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252686D8" w14:textId="77777777" w:rsidR="00C31C76" w:rsidRPr="009C54AE" w:rsidRDefault="00180A34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1E4BF324" w14:textId="77777777" w:rsidTr="00806974">
        <w:tc>
          <w:tcPr>
            <w:tcW w:w="2694" w:type="dxa"/>
            <w:vAlign w:val="center"/>
          </w:tcPr>
          <w:p w14:paraId="7C3992E0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D05041" w14:textId="77777777" w:rsidR="00C31C76" w:rsidRPr="009C54AE" w:rsidRDefault="0088030C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0B5D4A78" w14:textId="77777777" w:rsidTr="00806974">
        <w:tc>
          <w:tcPr>
            <w:tcW w:w="2694" w:type="dxa"/>
            <w:vAlign w:val="center"/>
          </w:tcPr>
          <w:p w14:paraId="47AAF24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88030C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2623F7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50BB733" w14:textId="77777777" w:rsidR="00C31C76" w:rsidRPr="009C54AE" w:rsidRDefault="00D1172B" w:rsidP="003265F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756E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3265F0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C31C76" w:rsidRPr="009C54AE" w14:paraId="4EF5A69F" w14:textId="77777777" w:rsidTr="00806974">
        <w:tc>
          <w:tcPr>
            <w:tcW w:w="2694" w:type="dxa"/>
            <w:vAlign w:val="center"/>
          </w:tcPr>
          <w:p w14:paraId="5863A118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57B3AE" w14:textId="77777777" w:rsidR="00C31C76" w:rsidRPr="009C54AE" w:rsidRDefault="0088030C" w:rsidP="008803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  <w:r w:rsidR="008B4017"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5A90A06A" w14:textId="77777777" w:rsidTr="00806974">
        <w:tc>
          <w:tcPr>
            <w:tcW w:w="2694" w:type="dxa"/>
            <w:vAlign w:val="center"/>
          </w:tcPr>
          <w:p w14:paraId="13A990D4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FB77BF7" w14:textId="77777777" w:rsidR="00C31C76" w:rsidRPr="009C54AE" w:rsidRDefault="00474B50" w:rsidP="002623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1C76">
              <w:rPr>
                <w:rFonts w:ascii="Corbel" w:hAnsi="Corbel"/>
                <w:b w:val="0"/>
                <w:sz w:val="24"/>
                <w:szCs w:val="24"/>
              </w:rPr>
              <w:t>olski</w:t>
            </w:r>
            <w:r w:rsidR="00267FB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C31C76" w:rsidRPr="009C54AE" w14:paraId="605D958D" w14:textId="77777777" w:rsidTr="00806974">
        <w:tc>
          <w:tcPr>
            <w:tcW w:w="2694" w:type="dxa"/>
            <w:vAlign w:val="center"/>
          </w:tcPr>
          <w:p w14:paraId="69C2AF6E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37EFDEB" w14:textId="4B5831DC" w:rsidR="00C31C76" w:rsidRPr="009C54AE" w:rsidRDefault="00D1172B" w:rsidP="05F095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5F095B2">
              <w:rPr>
                <w:rFonts w:ascii="Corbel" w:hAnsi="Corbel"/>
                <w:b w:val="0"/>
                <w:sz w:val="24"/>
                <w:szCs w:val="24"/>
              </w:rPr>
              <w:t xml:space="preserve">dr hab.  </w:t>
            </w:r>
            <w:r w:rsidR="008B4017" w:rsidRPr="05F095B2">
              <w:rPr>
                <w:rFonts w:ascii="Corbel" w:hAnsi="Corbel"/>
                <w:b w:val="0"/>
                <w:sz w:val="24"/>
                <w:szCs w:val="24"/>
              </w:rPr>
              <w:t>inż. Roman Chorób, prof. UR</w:t>
            </w:r>
          </w:p>
        </w:tc>
      </w:tr>
      <w:tr w:rsidR="00C31C76" w:rsidRPr="009C54AE" w14:paraId="4C4F1494" w14:textId="77777777" w:rsidTr="00806974">
        <w:tc>
          <w:tcPr>
            <w:tcW w:w="2694" w:type="dxa"/>
            <w:vAlign w:val="center"/>
          </w:tcPr>
          <w:p w14:paraId="471FE442" w14:textId="77777777" w:rsidR="00C31C76" w:rsidRPr="002623F7" w:rsidRDefault="00C31C7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267C2C" w14:textId="058D62DC" w:rsidR="00C31C76" w:rsidRPr="009C54AE" w:rsidRDefault="008B4017" w:rsidP="05F095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5F095B2">
              <w:rPr>
                <w:rFonts w:ascii="Corbel" w:hAnsi="Corbel"/>
                <w:b w:val="0"/>
                <w:sz w:val="24"/>
                <w:szCs w:val="24"/>
              </w:rPr>
              <w:t>dr hab inż. Roman Chorób, prof. UR</w:t>
            </w:r>
          </w:p>
        </w:tc>
      </w:tr>
    </w:tbl>
    <w:p w14:paraId="2EA7DA0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DE23AE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DE23AE" w:rsidRPr="00B90885">
        <w:rPr>
          <w:rFonts w:ascii="Corbel" w:hAnsi="Corbel"/>
          <w:b w:val="0"/>
          <w:sz w:val="24"/>
          <w:szCs w:val="24"/>
        </w:rPr>
        <w:t>e,</w:t>
      </w:r>
      <w:r w:rsidR="00DE23AE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="00DE23AE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E23AE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4"/>
        <w:gridCol w:w="779"/>
        <w:gridCol w:w="851"/>
        <w:gridCol w:w="793"/>
        <w:gridCol w:w="817"/>
        <w:gridCol w:w="749"/>
        <w:gridCol w:w="942"/>
        <w:gridCol w:w="1177"/>
        <w:gridCol w:w="1569"/>
      </w:tblGrid>
      <w:tr w:rsidR="00015B8F" w:rsidRPr="009C54AE" w14:paraId="6B53DC6D" w14:textId="77777777" w:rsidTr="25461593"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2623F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2623F7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2623F7" w:rsidRDefault="00015B8F" w:rsidP="00592D4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2623F7" w:rsidRDefault="00015B8F" w:rsidP="00663A9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2623F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2623F7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="00015B8F" w:rsidRPr="009C54AE" w14:paraId="640C4BBC" w14:textId="77777777" w:rsidTr="25461593">
        <w:trPr>
          <w:trHeight w:val="453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9C54AE" w:rsidRDefault="005334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04989279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2617863F" w:rsidR="00015B8F" w:rsidRPr="009C54AE" w:rsidRDefault="0022510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5461593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5953E812" w:rsidR="00015B8F" w:rsidRPr="009C54AE" w:rsidRDefault="001756E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5461593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E27B00A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DFF0A3" w14:textId="77777777" w:rsidR="0085747A" w:rsidRPr="009C54AE" w:rsidRDefault="0085747A" w:rsidP="009C54AE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proofErr w:type="gramStart"/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Pr="009C54AE">
        <w:rPr>
          <w:rFonts w:ascii="Corbel" w:hAnsi="Corbel"/>
          <w:smallCaps w:val="0"/>
          <w:szCs w:val="24"/>
        </w:rPr>
        <w:t>.  Sposób</w:t>
      </w:r>
      <w:proofErr w:type="gramEnd"/>
      <w:r w:rsidRPr="009C54AE">
        <w:rPr>
          <w:rFonts w:ascii="Corbel" w:hAnsi="Corbel"/>
          <w:smallCaps w:val="0"/>
          <w:szCs w:val="24"/>
        </w:rPr>
        <w:t xml:space="preserve"> realizacji zajęć  </w:t>
      </w:r>
    </w:p>
    <w:p w14:paraId="64734367" w14:textId="258A6C0E" w:rsidR="0085747A" w:rsidRPr="009C54AE" w:rsidRDefault="0026040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szCs w:val="24"/>
        </w:rPr>
        <w:t xml:space="preserve">  </w:t>
      </w:r>
      <w:proofErr w:type="gramStart"/>
      <w:r w:rsidR="00D1172B" w:rsidRPr="00D1172B">
        <w:rPr>
          <w:rFonts w:ascii="Corbel" w:eastAsia="MS Gothic" w:hAnsi="Corbel" w:cs="MS Gothic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="0085747A" w:rsidRPr="009C54AE">
        <w:rPr>
          <w:rFonts w:ascii="Corbel" w:hAnsi="Corbel"/>
          <w:b w:val="0"/>
          <w:smallCaps w:val="0"/>
          <w:szCs w:val="24"/>
        </w:rPr>
        <w:t xml:space="preserve"> w formie tradycyjnej</w:t>
      </w:r>
      <w:r w:rsidR="00FB5D5E">
        <w:rPr>
          <w:rFonts w:ascii="Corbel" w:hAnsi="Corbel"/>
          <w:b w:val="0"/>
          <w:smallCaps w:val="0"/>
          <w:szCs w:val="24"/>
        </w:rPr>
        <w:t xml:space="preserve"> </w:t>
      </w:r>
      <w:r w:rsidR="00FB5D5E" w:rsidRPr="00177AE9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386692D9" w14:textId="77777777" w:rsidR="00260408" w:rsidRPr="009C54AE" w:rsidRDefault="00260408" w:rsidP="0026040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D1172B" w:rsidRPr="007A6D08" w:rsidRDefault="00E22FBC" w:rsidP="009C54AE">
      <w:pPr>
        <w:pStyle w:val="Punktygwne"/>
        <w:spacing w:before="0" w:after="0"/>
        <w:ind w:left="284"/>
        <w:rPr>
          <w:rFonts w:ascii="Corbel" w:hAnsi="Corbel"/>
          <w:b w:val="0"/>
          <w:bCs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 Forma zalicze</w:t>
      </w:r>
      <w:r w:rsidR="00D1172B">
        <w:rPr>
          <w:rFonts w:ascii="Corbel" w:hAnsi="Corbel"/>
          <w:smallCaps w:val="0"/>
          <w:szCs w:val="24"/>
        </w:rPr>
        <w:t>nia przedmiotu (z toku)</w:t>
      </w:r>
      <w:r w:rsidR="007A6D08">
        <w:rPr>
          <w:rFonts w:ascii="Corbel" w:hAnsi="Corbel"/>
          <w:smallCaps w:val="0"/>
          <w:szCs w:val="24"/>
        </w:rPr>
        <w:t xml:space="preserve"> </w:t>
      </w:r>
      <w:r w:rsidR="007A6D08">
        <w:rPr>
          <w:rFonts w:ascii="Corbel" w:hAnsi="Corbel"/>
          <w:b w:val="0"/>
          <w:bCs/>
          <w:smallCaps w:val="0"/>
          <w:szCs w:val="24"/>
        </w:rPr>
        <w:t>(egzamin, zaliczenie z oceną, zaliczenie bez oceny)</w:t>
      </w:r>
    </w:p>
    <w:p w14:paraId="55D48E7E" w14:textId="77777777" w:rsidR="00E22FBC" w:rsidRPr="009C54AE" w:rsidRDefault="0042714F" w:rsidP="00D1172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 oceną</w:t>
      </w:r>
    </w:p>
    <w:p w14:paraId="44EAFD9C" w14:textId="77777777" w:rsidR="00FC0C5A" w:rsidRDefault="00FC0C5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B94D5A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FB33F5" w14:textId="77777777" w:rsidTr="00745302">
        <w:tc>
          <w:tcPr>
            <w:tcW w:w="9670" w:type="dxa"/>
          </w:tcPr>
          <w:p w14:paraId="4D3CCD7E" w14:textId="77777777" w:rsidR="0085747A" w:rsidRPr="009C54AE" w:rsidRDefault="00D92711" w:rsidP="0045599C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271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przedmioty: Technologie informacyjne, Rachunkowość zapewniające znajomość podstaw obsługi komputera (arkusza kalkulacyjnego) oraz podstawowych zagadnień z zakresu rachunkowości</w:t>
            </w:r>
            <w:r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D1172B" w:rsidRPr="00D1172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gospodarki.</w:t>
            </w:r>
          </w:p>
        </w:tc>
      </w:tr>
    </w:tbl>
    <w:p w14:paraId="3DEEC66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656B9AB" w14:textId="77777777" w:rsidR="0068687E" w:rsidRDefault="0068687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0903A5">
        <w:rPr>
          <w:rFonts w:ascii="Corbel" w:hAnsi="Corbel"/>
          <w:szCs w:val="24"/>
        </w:rPr>
        <w:t xml:space="preserve">uczenia </w:t>
      </w:r>
      <w:proofErr w:type="gramStart"/>
      <w:r w:rsidR="000903A5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1EB8" w14:textId="77777777" w:rsidR="0085747A" w:rsidRPr="009C54AE" w:rsidRDefault="0071620A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098869C" w14:textId="77777777" w:rsidTr="00923D7D">
        <w:tc>
          <w:tcPr>
            <w:tcW w:w="851" w:type="dxa"/>
            <w:vAlign w:val="center"/>
          </w:tcPr>
          <w:p w14:paraId="5372B5A4" w14:textId="77777777" w:rsidR="0085747A" w:rsidRPr="002623F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8AE14A1" w14:textId="77777777" w:rsidR="0085747A" w:rsidRPr="002623F7" w:rsidRDefault="00CE4A18" w:rsidP="009216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Zap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rezentowanie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student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om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możliwości wykorzystania 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arkusza kalkulacyjnego 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>Excel w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e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wspomaganiu proces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u podejmowania</w:t>
            </w:r>
            <w:r w:rsidRPr="00CE4A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decyzj</w:t>
            </w:r>
            <w:r w:rsidR="00921687">
              <w:rPr>
                <w:rFonts w:ascii="Corbel" w:hAnsi="Corbel"/>
                <w:b w:val="0"/>
                <w:sz w:val="24"/>
                <w:szCs w:val="24"/>
                <w:lang w:val="pl-PL"/>
              </w:rPr>
              <w:t>i</w:t>
            </w:r>
            <w:r w:rsidR="00E7533E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70CD3EF" w14:textId="77777777" w:rsidTr="00923D7D">
        <w:tc>
          <w:tcPr>
            <w:tcW w:w="851" w:type="dxa"/>
            <w:vAlign w:val="center"/>
          </w:tcPr>
          <w:p w14:paraId="550CF7E8" w14:textId="77777777" w:rsidR="0085747A" w:rsidRPr="002623F7" w:rsidRDefault="00B52453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2687D551" w14:textId="77777777" w:rsidR="0085747A" w:rsidRPr="002623F7" w:rsidRDefault="00D35018" w:rsidP="00D3501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Nabycie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wiedzy i wymaganych umiejętności </w:t>
            </w: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niezbędnych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do sporządzania analiz ekonomiczno – finansowych stanowiących podstawę procesu decyzyjnego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  <w:tr w:rsidR="0085747A" w:rsidRPr="009C54AE" w14:paraId="6DDF8165" w14:textId="77777777" w:rsidTr="00923D7D">
        <w:tc>
          <w:tcPr>
            <w:tcW w:w="851" w:type="dxa"/>
            <w:vAlign w:val="center"/>
          </w:tcPr>
          <w:p w14:paraId="53C0B3C4" w14:textId="77777777" w:rsidR="0085747A" w:rsidRPr="002623F7" w:rsidRDefault="00B5245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048C4DA0" w14:textId="77777777" w:rsidR="0085747A" w:rsidRPr="002623F7" w:rsidRDefault="001B3D73" w:rsidP="009E3A3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Kreowanie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umiejętności analizy danych i prezentacji wyników oraz rozwiązywania problemów decyzyjnych </w:t>
            </w:r>
            <w:r w:rsidR="009E3A33">
              <w:rPr>
                <w:rFonts w:ascii="Corbel" w:hAnsi="Corbel"/>
                <w:b w:val="0"/>
                <w:sz w:val="24"/>
                <w:szCs w:val="24"/>
                <w:lang w:val="pl-PL"/>
              </w:rPr>
              <w:t>z wykorzystaniem</w:t>
            </w:r>
            <w:r w:rsidR="00DE4A98" w:rsidRP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specjalistycznych narzędzi dostępnych głównie w programie MS Excel</w:t>
            </w:r>
            <w:r w:rsidR="00DE4A98">
              <w:rPr>
                <w:rFonts w:ascii="Corbel" w:hAnsi="Corbel"/>
                <w:b w:val="0"/>
                <w:sz w:val="24"/>
                <w:szCs w:val="24"/>
                <w:lang w:val="pl-PL"/>
              </w:rPr>
              <w:t>.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235A73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5312826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2"/>
        <w:gridCol w:w="6111"/>
        <w:gridCol w:w="1867"/>
      </w:tblGrid>
      <w:tr w:rsidR="0085747A" w:rsidRPr="009C54AE" w14:paraId="61F38664" w14:textId="77777777" w:rsidTr="05F095B2">
        <w:tc>
          <w:tcPr>
            <w:tcW w:w="1560" w:type="dxa"/>
            <w:vAlign w:val="center"/>
          </w:tcPr>
          <w:p w14:paraId="41C145ED" w14:textId="77777777" w:rsidR="0085747A" w:rsidRPr="009C54AE" w:rsidRDefault="0085747A" w:rsidP="008133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F14E21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1DEC5602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9F2BD2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F14E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F14E2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81A29" w:rsidRPr="009C54AE" w14:paraId="7B719EDF" w14:textId="77777777" w:rsidTr="05F095B2">
        <w:tc>
          <w:tcPr>
            <w:tcW w:w="1560" w:type="dxa"/>
          </w:tcPr>
          <w:p w14:paraId="4FCA5964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237" w:type="dxa"/>
          </w:tcPr>
          <w:p w14:paraId="71B6A9D3" w14:textId="77777777" w:rsidR="00681A29" w:rsidRPr="00681A29" w:rsidRDefault="00681A29" w:rsidP="00323E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Definiuje podstawowe formuły wskaźników do analizy wybranych obszarów działalności przedsiębiorstwa.</w:t>
            </w:r>
          </w:p>
        </w:tc>
        <w:tc>
          <w:tcPr>
            <w:tcW w:w="1873" w:type="dxa"/>
          </w:tcPr>
          <w:p w14:paraId="4BB8B948" w14:textId="77777777" w:rsidR="00E70B36" w:rsidRDefault="00E70B36" w:rsidP="009F2B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500E6F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  <w:p w14:paraId="223BB374" w14:textId="77777777" w:rsidR="00681A29" w:rsidRPr="00681A29" w:rsidRDefault="00681A29" w:rsidP="009F2BD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1A29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F21C09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681A29" w:rsidRPr="009C54AE" w14:paraId="1B2C9BA5" w14:textId="77777777" w:rsidTr="05F095B2">
        <w:tc>
          <w:tcPr>
            <w:tcW w:w="1560" w:type="dxa"/>
          </w:tcPr>
          <w:p w14:paraId="56A76B19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237" w:type="dxa"/>
          </w:tcPr>
          <w:p w14:paraId="05E5D67F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Dobiera odpowiednie wskaźniki i konstruuje z wykorzystaniem arkusza kalkulacyjnego formuły do analizy procesów zachodzących w przedsiębiorstwie.</w:t>
            </w:r>
          </w:p>
        </w:tc>
        <w:tc>
          <w:tcPr>
            <w:tcW w:w="1873" w:type="dxa"/>
          </w:tcPr>
          <w:p w14:paraId="5E6EAEE4" w14:textId="77777777" w:rsidR="00681A29" w:rsidRPr="00681A29" w:rsidRDefault="00681A29" w:rsidP="009F2B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F50DAC">
              <w:rPr>
                <w:rFonts w:ascii="Corbel" w:hAnsi="Corbel"/>
                <w:sz w:val="24"/>
                <w:szCs w:val="24"/>
              </w:rPr>
              <w:t>02</w:t>
            </w:r>
          </w:p>
          <w:p w14:paraId="2A4E307F" w14:textId="77777777" w:rsidR="00681A29" w:rsidRPr="00681A29" w:rsidRDefault="00681A29" w:rsidP="009F2B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F50DAC">
              <w:rPr>
                <w:rFonts w:ascii="Corbel" w:hAnsi="Corbel"/>
                <w:sz w:val="24"/>
                <w:szCs w:val="24"/>
              </w:rPr>
              <w:t>3</w:t>
            </w:r>
          </w:p>
          <w:p w14:paraId="31229AF3" w14:textId="77777777" w:rsidR="00681A29" w:rsidRPr="00F50DAC" w:rsidRDefault="00F50DAC" w:rsidP="009F2BD2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5718E2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681A29" w:rsidRPr="009C54AE" w14:paraId="2B95A5C3" w14:textId="77777777" w:rsidTr="05F095B2">
        <w:tc>
          <w:tcPr>
            <w:tcW w:w="1560" w:type="dxa"/>
          </w:tcPr>
          <w:p w14:paraId="41960800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237" w:type="dxa"/>
          </w:tcPr>
          <w:p w14:paraId="6E129BCC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Proponuje z wykorzystaniem arkusza kalkulacyjnego optymalne rozwiązania wybranych problemów decyzyjnych.</w:t>
            </w:r>
          </w:p>
        </w:tc>
        <w:tc>
          <w:tcPr>
            <w:tcW w:w="1873" w:type="dxa"/>
          </w:tcPr>
          <w:p w14:paraId="0495AD78" w14:textId="77777777" w:rsidR="00681A29" w:rsidRPr="00681A29" w:rsidRDefault="00681A29" w:rsidP="009F2B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K_U0</w:t>
            </w:r>
            <w:r w:rsidR="00ED2CFB">
              <w:rPr>
                <w:rFonts w:ascii="Corbel" w:hAnsi="Corbel"/>
                <w:sz w:val="24"/>
                <w:szCs w:val="24"/>
              </w:rPr>
              <w:t>6</w:t>
            </w:r>
          </w:p>
          <w:p w14:paraId="648FFC28" w14:textId="77777777" w:rsidR="00681A29" w:rsidRPr="00681A29" w:rsidRDefault="00681A29" w:rsidP="009F2B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K_U</w:t>
            </w:r>
            <w:r w:rsidR="00ED2CFB">
              <w:rPr>
                <w:rFonts w:ascii="Corbel" w:hAnsi="Corbel"/>
                <w:sz w:val="24"/>
                <w:szCs w:val="24"/>
              </w:rPr>
              <w:t>08</w:t>
            </w:r>
          </w:p>
        </w:tc>
      </w:tr>
      <w:tr w:rsidR="00681A29" w:rsidRPr="009C54AE" w14:paraId="7A7597C4" w14:textId="77777777" w:rsidTr="05F095B2">
        <w:tc>
          <w:tcPr>
            <w:tcW w:w="1560" w:type="dxa"/>
          </w:tcPr>
          <w:p w14:paraId="78C3198C" w14:textId="77777777" w:rsidR="00681A29" w:rsidRPr="009C54AE" w:rsidRDefault="00681A29" w:rsidP="001B49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1B49D7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237" w:type="dxa"/>
          </w:tcPr>
          <w:p w14:paraId="707B763B" w14:textId="77777777" w:rsidR="00681A29" w:rsidRPr="00681A29" w:rsidRDefault="00681A29" w:rsidP="00323E1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Dyskutuje w grupie na temat określenia kolejności działań służących rozwiązaniu postawionego zadania.</w:t>
            </w:r>
          </w:p>
        </w:tc>
        <w:tc>
          <w:tcPr>
            <w:tcW w:w="1873" w:type="dxa"/>
          </w:tcPr>
          <w:p w14:paraId="1A5D6DC2" w14:textId="77777777" w:rsidR="00681A29" w:rsidRPr="00681A29" w:rsidRDefault="00681A29" w:rsidP="009F2BD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81A29">
              <w:rPr>
                <w:rFonts w:ascii="Corbel" w:hAnsi="Corbel"/>
                <w:sz w:val="24"/>
                <w:szCs w:val="24"/>
              </w:rPr>
              <w:t>K_</w:t>
            </w:r>
            <w:r w:rsidR="0056550A">
              <w:rPr>
                <w:rFonts w:ascii="Corbel" w:hAnsi="Corbel"/>
                <w:sz w:val="24"/>
                <w:szCs w:val="24"/>
              </w:rPr>
              <w:t>U10</w:t>
            </w:r>
          </w:p>
          <w:p w14:paraId="10AAF576" w14:textId="6AAC6520" w:rsidR="00681A29" w:rsidRPr="00681A29" w:rsidRDefault="6BCB2B3E" w:rsidP="05F095B2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5F095B2">
              <w:rPr>
                <w:rFonts w:ascii="Corbel" w:hAnsi="Corbel"/>
                <w:sz w:val="24"/>
                <w:szCs w:val="24"/>
              </w:rPr>
              <w:t>K_</w:t>
            </w:r>
            <w:r w:rsidR="6C8F8928" w:rsidRPr="05F095B2">
              <w:rPr>
                <w:rFonts w:ascii="Corbel" w:hAnsi="Corbel"/>
                <w:sz w:val="24"/>
                <w:szCs w:val="24"/>
              </w:rPr>
              <w:t>U11</w:t>
            </w:r>
          </w:p>
          <w:p w14:paraId="1F557C71" w14:textId="336B29E4" w:rsidR="00681A29" w:rsidRPr="00681A29" w:rsidRDefault="05F095B2" w:rsidP="05F095B2">
            <w:pPr>
              <w:spacing w:after="0" w:line="240" w:lineRule="auto"/>
              <w:jc w:val="center"/>
            </w:pPr>
            <w:r w:rsidRPr="05F095B2">
              <w:rPr>
                <w:rFonts w:ascii="Corbel" w:hAnsi="Corbel"/>
                <w:sz w:val="24"/>
                <w:szCs w:val="24"/>
              </w:rPr>
              <w:t>K-K01</w:t>
            </w:r>
          </w:p>
        </w:tc>
      </w:tr>
    </w:tbl>
    <w:p w14:paraId="62486C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7CF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3ED017BC" w14:textId="77777777" w:rsidR="0085747A" w:rsidRPr="009C54AE" w:rsidRDefault="0085747A" w:rsidP="009C54AE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laboratoryjnych</w:t>
      </w:r>
    </w:p>
    <w:p w14:paraId="4101652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923D7D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05A" w:rsidRPr="009C54AE" w14:paraId="6ADFA65B" w14:textId="77777777" w:rsidTr="00923D7D">
        <w:tc>
          <w:tcPr>
            <w:tcW w:w="9639" w:type="dxa"/>
          </w:tcPr>
          <w:p w14:paraId="50586564" w14:textId="77777777" w:rsidR="0086205A" w:rsidRPr="0086205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Budowa arkusza kalkulacyjnego do sporządzania analiz finansowych w przedsiębiorstwie. Formuły analizy pionowej bilansu. Formuły analizy pionowej rachunku zysków i strat.</w:t>
            </w:r>
          </w:p>
        </w:tc>
      </w:tr>
      <w:tr w:rsidR="0085747A" w:rsidRPr="009C54AE" w14:paraId="47F4EF9A" w14:textId="77777777" w:rsidTr="00923D7D">
        <w:tc>
          <w:tcPr>
            <w:tcW w:w="9639" w:type="dxa"/>
          </w:tcPr>
          <w:p w14:paraId="61413780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Graficzna prezentacja wyników analizy sprawozdań finansowych.</w:t>
            </w:r>
          </w:p>
        </w:tc>
      </w:tr>
      <w:tr w:rsidR="0085747A" w:rsidRPr="009C54AE" w14:paraId="1BD72B57" w14:textId="77777777" w:rsidTr="00923D7D">
        <w:tc>
          <w:tcPr>
            <w:tcW w:w="9639" w:type="dxa"/>
          </w:tcPr>
          <w:p w14:paraId="312471D5" w14:textId="77777777" w:rsidR="0085747A" w:rsidRPr="009C54AE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Wykorzystanie arkusza kalkulacyjnego w decyzjach kredytowych i inwestycyjnych. Obliczanie wartości przyszłej i bieżącej bezpośrednio za pomocą funkcji finansowych, wyznaczanie wymaganej stopy procentowej dla pojedynczego okresu, efektywnej stopy procentowej. Funkcje wyznaczające wewnętrzną stopę zwrotu. Kredyty - wyznaczanie rat, wielkości spłaty kredytu i odsetek dla podanego przedziału czasowego.</w:t>
            </w:r>
          </w:p>
        </w:tc>
      </w:tr>
      <w:tr w:rsidR="00B41FFF" w:rsidRPr="009C54AE" w14:paraId="2959B8B6" w14:textId="77777777" w:rsidTr="002623F7">
        <w:tc>
          <w:tcPr>
            <w:tcW w:w="9639" w:type="dxa"/>
          </w:tcPr>
          <w:p w14:paraId="39F77A07" w14:textId="77777777" w:rsidR="00B41FFF" w:rsidRPr="0086205A" w:rsidRDefault="006E6145" w:rsidP="0026040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Optymalizacja procesu podejmowania decyzji z wykorzystaniem dodatku Solver. Maksymalizacja zysku. Minimalizacja kosztów produkcji. Wybór optymalnych form inwestowania. Wybór optymalnych form finansowania działalności.</w:t>
            </w:r>
          </w:p>
        </w:tc>
      </w:tr>
      <w:tr w:rsidR="00E8382A" w:rsidRPr="009C54AE" w14:paraId="31351C25" w14:textId="77777777" w:rsidTr="00923D7D">
        <w:tc>
          <w:tcPr>
            <w:tcW w:w="9639" w:type="dxa"/>
          </w:tcPr>
          <w:p w14:paraId="289A96B3" w14:textId="77777777" w:rsidR="00E8382A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lastRenderedPageBreak/>
              <w:t>Rozwiązywanie równań z jedną niewiadomą za pomocą narzędzia Szukaj wyniku. Tworzenie i zarządzanie scenariuszami, raporty wrażliwości.</w:t>
            </w:r>
          </w:p>
        </w:tc>
      </w:tr>
      <w:tr w:rsidR="006E6145" w:rsidRPr="009C54AE" w14:paraId="47377DB7" w14:textId="77777777" w:rsidTr="00923D7D">
        <w:tc>
          <w:tcPr>
            <w:tcW w:w="9639" w:type="dxa"/>
          </w:tcPr>
          <w:p w14:paraId="2ECD6C6E" w14:textId="77777777" w:rsidR="006E6145" w:rsidRPr="00603281" w:rsidRDefault="006E6145" w:rsidP="00A5184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Przygotowywanie budżetów przychodów, kosztów i płatności.</w:t>
            </w:r>
          </w:p>
        </w:tc>
      </w:tr>
      <w:tr w:rsidR="006E6145" w:rsidRPr="009C54AE" w14:paraId="75C31FA0" w14:textId="77777777" w:rsidTr="00923D7D">
        <w:tc>
          <w:tcPr>
            <w:tcW w:w="9639" w:type="dxa"/>
          </w:tcPr>
          <w:p w14:paraId="626D9EDC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Kalkulacja koszów produkcji.</w:t>
            </w:r>
          </w:p>
        </w:tc>
      </w:tr>
      <w:tr w:rsidR="006E6145" w:rsidRPr="009C54AE" w14:paraId="60D87286" w14:textId="77777777" w:rsidTr="00923D7D">
        <w:tc>
          <w:tcPr>
            <w:tcW w:w="9639" w:type="dxa"/>
          </w:tcPr>
          <w:p w14:paraId="7771559D" w14:textId="77777777" w:rsidR="006E6145" w:rsidRPr="006E6145" w:rsidRDefault="006E6145" w:rsidP="00323E14">
            <w:pPr>
              <w:pStyle w:val="Akapitzlist"/>
              <w:tabs>
                <w:tab w:val="num" w:pos="734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E6145">
              <w:rPr>
                <w:rFonts w:ascii="Corbel" w:hAnsi="Corbel"/>
                <w:sz w:val="24"/>
                <w:szCs w:val="24"/>
              </w:rPr>
              <w:t>Analiza rentowności produkcji i sprzedaży.</w:t>
            </w:r>
          </w:p>
        </w:tc>
      </w:tr>
    </w:tbl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462B92" w14:textId="77777777" w:rsidR="00824D71" w:rsidRDefault="00824D71" w:rsidP="00CE51D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Ćwiczenia: </w:t>
      </w:r>
      <w:r w:rsidR="00631A50" w:rsidRPr="00631A50">
        <w:rPr>
          <w:rFonts w:ascii="Corbel" w:hAnsi="Corbel"/>
          <w:b w:val="0"/>
          <w:smallCaps w:val="0"/>
          <w:szCs w:val="24"/>
        </w:rPr>
        <w:t>praca w laboratorium komputerowym, prezentacja multimedialna ćwiczeń do rozwiązania, objaśnienia słowne stosowanych procedur, praca w grupie, studium przypadków</w:t>
      </w:r>
    </w:p>
    <w:p w14:paraId="4DDBEF00" w14:textId="77777777" w:rsidR="00603281" w:rsidRPr="00A71CB9" w:rsidRDefault="00603281" w:rsidP="00CE51D6">
      <w:pPr>
        <w:pStyle w:val="Punktygwne"/>
        <w:spacing w:before="0" w:after="0"/>
        <w:jc w:val="both"/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461D77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7E798D">
        <w:rPr>
          <w:rFonts w:ascii="Corbel" w:hAnsi="Corbel"/>
          <w:smallCaps w:val="0"/>
          <w:szCs w:val="24"/>
        </w:rPr>
        <w:t>uczenia się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5582"/>
        <w:gridCol w:w="2116"/>
      </w:tblGrid>
      <w:tr w:rsidR="0085747A" w:rsidRPr="009C54AE" w14:paraId="13A2F6FD" w14:textId="77777777" w:rsidTr="00225106">
        <w:tc>
          <w:tcPr>
            <w:tcW w:w="182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82" w:type="dxa"/>
            <w:vAlign w:val="center"/>
          </w:tcPr>
          <w:p w14:paraId="4796215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9F2B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0FB7827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25106" w:rsidRPr="009C54AE" w14:paraId="2E97EC9B" w14:textId="77777777" w:rsidTr="00225106">
        <w:tc>
          <w:tcPr>
            <w:tcW w:w="1822" w:type="dxa"/>
          </w:tcPr>
          <w:p w14:paraId="78D42BD0" w14:textId="77777777" w:rsidR="00225106" w:rsidRPr="009C54AE" w:rsidRDefault="00225106" w:rsidP="0022510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01</w:t>
            </w:r>
          </w:p>
        </w:tc>
        <w:tc>
          <w:tcPr>
            <w:tcW w:w="5582" w:type="dxa"/>
          </w:tcPr>
          <w:p w14:paraId="2DB2B853" w14:textId="77777777" w:rsidR="00225106" w:rsidRPr="006A44EB" w:rsidRDefault="00225106" w:rsidP="002251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udzielanych odpowiedzi w trakcie rozwiązywania przykładów, kolokwium</w:t>
            </w:r>
          </w:p>
        </w:tc>
        <w:tc>
          <w:tcPr>
            <w:tcW w:w="2116" w:type="dxa"/>
          </w:tcPr>
          <w:p w14:paraId="7F626B56" w14:textId="6CC59D70" w:rsidR="00225106" w:rsidRPr="00225106" w:rsidRDefault="00225106" w:rsidP="002251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labolatorium</w:t>
            </w:r>
          </w:p>
        </w:tc>
      </w:tr>
      <w:tr w:rsidR="00225106" w:rsidRPr="009C54AE" w14:paraId="0309C1F5" w14:textId="77777777" w:rsidTr="00225106">
        <w:tc>
          <w:tcPr>
            <w:tcW w:w="1822" w:type="dxa"/>
          </w:tcPr>
          <w:p w14:paraId="5776F80B" w14:textId="77777777" w:rsidR="00225106" w:rsidRPr="009C54AE" w:rsidRDefault="00225106" w:rsidP="0022510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2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82" w:type="dxa"/>
          </w:tcPr>
          <w:p w14:paraId="3D82C8A3" w14:textId="77777777" w:rsidR="00225106" w:rsidRPr="006A44EB" w:rsidRDefault="00225106" w:rsidP="002251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16" w:type="dxa"/>
          </w:tcPr>
          <w:p w14:paraId="04C64560" w14:textId="6442CCF2" w:rsidR="00225106" w:rsidRPr="00225106" w:rsidRDefault="00225106" w:rsidP="002251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33B8">
              <w:rPr>
                <w:rFonts w:ascii="Corbel" w:hAnsi="Corbel"/>
                <w:b w:val="0"/>
                <w:szCs w:val="24"/>
              </w:rPr>
              <w:t>labolatorium</w:t>
            </w:r>
          </w:p>
        </w:tc>
      </w:tr>
      <w:tr w:rsidR="00225106" w:rsidRPr="009C54AE" w14:paraId="05855FA5" w14:textId="77777777" w:rsidTr="00225106">
        <w:tc>
          <w:tcPr>
            <w:tcW w:w="1822" w:type="dxa"/>
          </w:tcPr>
          <w:p w14:paraId="3369B203" w14:textId="77777777" w:rsidR="00225106" w:rsidRPr="009C54AE" w:rsidRDefault="00225106" w:rsidP="0022510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82" w:type="dxa"/>
          </w:tcPr>
          <w:p w14:paraId="11084F8C" w14:textId="77777777" w:rsidR="00225106" w:rsidRPr="006A44EB" w:rsidRDefault="00225106" w:rsidP="002251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ocena umiejętności rozwiązywania przykładów, kolokwium</w:t>
            </w:r>
          </w:p>
        </w:tc>
        <w:tc>
          <w:tcPr>
            <w:tcW w:w="2116" w:type="dxa"/>
          </w:tcPr>
          <w:p w14:paraId="23CA83C4" w14:textId="05A7D868" w:rsidR="00225106" w:rsidRPr="00225106" w:rsidRDefault="00225106" w:rsidP="002251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33B8">
              <w:rPr>
                <w:rFonts w:ascii="Corbel" w:hAnsi="Corbel"/>
                <w:b w:val="0"/>
                <w:szCs w:val="24"/>
              </w:rPr>
              <w:t>labolatorium</w:t>
            </w:r>
          </w:p>
        </w:tc>
      </w:tr>
      <w:tr w:rsidR="00225106" w:rsidRPr="009C54AE" w14:paraId="01226CAC" w14:textId="77777777" w:rsidTr="00225106">
        <w:tc>
          <w:tcPr>
            <w:tcW w:w="1822" w:type="dxa"/>
          </w:tcPr>
          <w:p w14:paraId="5FB3DD36" w14:textId="77777777" w:rsidR="00225106" w:rsidRPr="009C54AE" w:rsidRDefault="00225106" w:rsidP="0022510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4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82" w:type="dxa"/>
          </w:tcPr>
          <w:p w14:paraId="6B806229" w14:textId="77777777" w:rsidR="00225106" w:rsidRPr="006A44EB" w:rsidRDefault="00225106" w:rsidP="0022510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44EB">
              <w:rPr>
                <w:rFonts w:ascii="Corbel" w:hAnsi="Corbel"/>
                <w:b w:val="0"/>
                <w:smallCaps w:val="0"/>
                <w:szCs w:val="24"/>
              </w:rPr>
              <w:t>obserwacja postawy i ocena prezentowanego stanowiska/opinii</w:t>
            </w:r>
          </w:p>
        </w:tc>
        <w:tc>
          <w:tcPr>
            <w:tcW w:w="2116" w:type="dxa"/>
          </w:tcPr>
          <w:p w14:paraId="69BAA590" w14:textId="2AE6CD7A" w:rsidR="00225106" w:rsidRPr="00225106" w:rsidRDefault="00225106" w:rsidP="002251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E33B8">
              <w:rPr>
                <w:rFonts w:ascii="Corbel" w:hAnsi="Corbel"/>
                <w:b w:val="0"/>
                <w:szCs w:val="24"/>
              </w:rPr>
              <w:t>labolatorium</w:t>
            </w:r>
          </w:p>
        </w:tc>
      </w:tr>
    </w:tbl>
    <w:p w14:paraId="1FC39945" w14:textId="77777777" w:rsidR="00603281" w:rsidRDefault="0060328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C4153B" w14:textId="77777777" w:rsidTr="2647B276">
        <w:tc>
          <w:tcPr>
            <w:tcW w:w="9670" w:type="dxa"/>
          </w:tcPr>
          <w:p w14:paraId="44D1357F" w14:textId="4040D0D6" w:rsidR="0085747A" w:rsidRPr="00FE1386" w:rsidRDefault="42EB03D9" w:rsidP="2647B276">
            <w:pPr>
              <w:spacing w:after="0" w:line="240" w:lineRule="auto"/>
            </w:pPr>
            <w:r w:rsidRPr="2647B276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Warunkiem zaliczenia przedmiotu jest otrzymanie pozytywnych ocen z dwóch kolokwiów. Oceny z kolokwiów ustalane są na podstawie liczby uzyskanych punktów: [0%-51%) – ndst, [51%-68%) – dst, [68%-77%) – dst plus, [77%-85%) – db, [85%-95%) db plus, [95%-100%)] – bdb.  Na podstawie średniej arytmetycznej ocen uzyskanych z kolokwiów oraz obecności i aktywności na zajęciach ustalana jest ocena końcowa na zaliczenie.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25461593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07B3E" w:rsidRPr="009C54AE" w14:paraId="1A0C1EFC" w14:textId="77777777" w:rsidTr="25461593">
        <w:trPr>
          <w:trHeight w:hRule="exact" w:val="585"/>
        </w:trPr>
        <w:tc>
          <w:tcPr>
            <w:tcW w:w="4962" w:type="dxa"/>
          </w:tcPr>
          <w:p w14:paraId="765A5D29" w14:textId="05AC11EA" w:rsidR="00B07B3E" w:rsidRPr="00B07B3E" w:rsidRDefault="008F249F" w:rsidP="004459A9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 xml:space="preserve">z </w:t>
            </w:r>
            <w:r w:rsidR="00E41BB8">
              <w:rPr>
                <w:rFonts w:ascii="Corbel" w:hAnsi="Corbel"/>
                <w:sz w:val="24"/>
                <w:szCs w:val="24"/>
              </w:rPr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7DED4AF3" w14:textId="7CB9FC67" w:rsidR="00B07B3E" w:rsidRPr="009C54AE" w:rsidRDefault="001D023B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5461593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B07B3E" w:rsidRPr="009C54AE" w14:paraId="1513F5CD" w14:textId="77777777" w:rsidTr="25461593">
        <w:trPr>
          <w:trHeight w:hRule="exact" w:val="569"/>
        </w:trPr>
        <w:tc>
          <w:tcPr>
            <w:tcW w:w="4962" w:type="dxa"/>
          </w:tcPr>
          <w:p w14:paraId="2750A6CD" w14:textId="77777777" w:rsidR="00E41BB8" w:rsidRPr="009C54AE" w:rsidRDefault="00E41BB8" w:rsidP="00E41B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B07B3E" w:rsidRPr="00B07B3E" w:rsidRDefault="00E41BB8" w:rsidP="00E41BB8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78941E47" w14:textId="77777777" w:rsidR="00B07B3E" w:rsidRPr="009C54AE" w:rsidRDefault="00C25A88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331122" w:rsidRPr="009C54AE" w14:paraId="1C880589" w14:textId="77777777" w:rsidTr="25461593">
        <w:tc>
          <w:tcPr>
            <w:tcW w:w="4962" w:type="dxa"/>
          </w:tcPr>
          <w:p w14:paraId="13CB5CAE" w14:textId="77777777" w:rsidR="00331122" w:rsidRPr="009C54AE" w:rsidRDefault="00331122" w:rsidP="0033112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</w:t>
            </w:r>
            <w:r w:rsidR="000A47FD">
              <w:rPr>
                <w:rFonts w:ascii="Corbel" w:hAnsi="Corbel"/>
                <w:sz w:val="24"/>
                <w:szCs w:val="24"/>
              </w:rPr>
              <w:t>: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zajęć, </w:t>
            </w:r>
            <w:r>
              <w:rPr>
                <w:rFonts w:ascii="Corbel" w:hAnsi="Corbel"/>
                <w:sz w:val="24"/>
                <w:szCs w:val="24"/>
              </w:rPr>
              <w:t>kolokwiów,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zaliczenia przedmiotu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BFDD700" w14:textId="41EAFFE2" w:rsidR="00331122" w:rsidRPr="00521803" w:rsidRDefault="00522595" w:rsidP="00F406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25461593"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2B55E3E1" w14:textId="77777777" w:rsidTr="25461593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8A771A2" w14:textId="0221D513" w:rsidR="0085747A" w:rsidRPr="00846D04" w:rsidRDefault="00F7504C" w:rsidP="25461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25461593">
              <w:rPr>
                <w:rFonts w:ascii="Corbel" w:hAnsi="Corbel"/>
                <w:b/>
                <w:bCs/>
                <w:sz w:val="24"/>
                <w:szCs w:val="24"/>
              </w:rPr>
              <w:t>100</w:t>
            </w:r>
          </w:p>
        </w:tc>
      </w:tr>
      <w:tr w:rsidR="0085747A" w:rsidRPr="009C54AE" w14:paraId="42922784" w14:textId="77777777" w:rsidTr="25461593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4E554175" w:rsidR="0085747A" w:rsidRPr="00846D04" w:rsidRDefault="00F7504C" w:rsidP="2546159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25461593">
              <w:rPr>
                <w:rFonts w:ascii="Corbel" w:hAnsi="Corbel"/>
                <w:b/>
                <w:bCs/>
                <w:sz w:val="24"/>
                <w:szCs w:val="24"/>
              </w:rPr>
              <w:t>4</w:t>
            </w:r>
          </w:p>
        </w:tc>
      </w:tr>
    </w:tbl>
    <w:p w14:paraId="6BBE219B" w14:textId="77777777" w:rsidR="003E1941" w:rsidRPr="00013CB1" w:rsidRDefault="00923D7D" w:rsidP="00013CB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5454FE01" w14:textId="77777777" w:rsidTr="009F2BD2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9F2BD2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7918CB" w:rsidP="00D71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3E1941" w:rsidRPr="009C54AE" w:rsidRDefault="003E1941" w:rsidP="00013CB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8E6C35D" w14:textId="77777777" w:rsidTr="2647B276">
        <w:trPr>
          <w:trHeight w:val="397"/>
        </w:trPr>
        <w:tc>
          <w:tcPr>
            <w:tcW w:w="5000" w:type="pct"/>
          </w:tcPr>
          <w:p w14:paraId="729C9695" w14:textId="77777777" w:rsidR="0085747A" w:rsidRPr="006804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2647B276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00233AFA" w14:textId="39BECE67" w:rsidR="00C93776" w:rsidRPr="00C93776" w:rsidRDefault="07724D4D" w:rsidP="2647B276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2647B276">
              <w:rPr>
                <w:rFonts w:ascii="Corbel" w:eastAsia="Corbel" w:hAnsi="Corbel" w:cs="Corbel"/>
              </w:rPr>
              <w:t>Informatyka dla biznesu / red. nauk. Celina M. Olszak. - Katowice: Wydawnictwo Uniwersytetu Ekonomicznego, 2014.</w:t>
            </w:r>
          </w:p>
          <w:p w14:paraId="727245E6" w14:textId="2E2ACEF1" w:rsidR="00C93776" w:rsidRPr="00C93776" w:rsidRDefault="07724D4D" w:rsidP="2647B276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eastAsia="Corbel" w:hAnsi="Corbel" w:cs="Corbel"/>
              </w:rPr>
            </w:pPr>
            <w:r w:rsidRPr="2647B276">
              <w:rPr>
                <w:rFonts w:ascii="Corbel" w:eastAsia="Corbel" w:hAnsi="Corbel" w:cs="Corbel"/>
              </w:rPr>
              <w:t>Informatyka gospodarcza i e-</w:t>
            </w:r>
            <w:proofErr w:type="gramStart"/>
            <w:r w:rsidRPr="2647B276">
              <w:rPr>
                <w:rFonts w:ascii="Corbel" w:eastAsia="Corbel" w:hAnsi="Corbel" w:cs="Corbel"/>
              </w:rPr>
              <w:t>biznes :</w:t>
            </w:r>
            <w:proofErr w:type="gramEnd"/>
            <w:r w:rsidRPr="2647B276">
              <w:rPr>
                <w:rFonts w:ascii="Corbel" w:eastAsia="Corbel" w:hAnsi="Corbel" w:cs="Corbel"/>
              </w:rPr>
              <w:t xml:space="preserve"> wybrane zagadnienia / red. Marzena Pankiewicz - Białystok: Wydawnictwo Wyższej Szkoły Finansów i Zarządzania, cop. 2008.</w:t>
            </w:r>
          </w:p>
        </w:tc>
      </w:tr>
      <w:tr w:rsidR="0085747A" w:rsidRPr="009C54AE" w14:paraId="5B60B74E" w14:textId="77777777" w:rsidTr="2647B276">
        <w:trPr>
          <w:trHeight w:val="397"/>
        </w:trPr>
        <w:tc>
          <w:tcPr>
            <w:tcW w:w="5000" w:type="pct"/>
          </w:tcPr>
          <w:p w14:paraId="218CA5F3" w14:textId="77777777" w:rsidR="00605B96" w:rsidRPr="0068046B" w:rsidRDefault="0085747A" w:rsidP="00FA35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2647B276">
              <w:rPr>
                <w:rFonts w:ascii="Corbel" w:hAnsi="Corbel"/>
                <w:b w:val="0"/>
                <w:smallCaps w:val="0"/>
                <w:sz w:val="22"/>
              </w:rPr>
              <w:t>Literatura uzupełniająca:</w:t>
            </w:r>
          </w:p>
          <w:p w14:paraId="6FCE04DE" w14:textId="32C6E3A1" w:rsidR="00C93776" w:rsidRPr="00C93776" w:rsidRDefault="66C4BFE5" w:rsidP="2647B27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2647B276">
              <w:rPr>
                <w:rFonts w:ascii="Corbel" w:eastAsia="Corbel" w:hAnsi="Corbel" w:cs="Corbel"/>
              </w:rPr>
              <w:t xml:space="preserve">Rachunkowość od podstaw: zbiór rozwiązań / Danuta Małkowska. - Wyd. 9.  - </w:t>
            </w:r>
            <w:proofErr w:type="gramStart"/>
            <w:r w:rsidRPr="2647B276">
              <w:rPr>
                <w:rFonts w:ascii="Corbel" w:eastAsia="Corbel" w:hAnsi="Corbel" w:cs="Corbel"/>
              </w:rPr>
              <w:t>Gdańsk :</w:t>
            </w:r>
            <w:proofErr w:type="gramEnd"/>
            <w:r w:rsidRPr="2647B276">
              <w:rPr>
                <w:rFonts w:ascii="Corbel" w:eastAsia="Corbel" w:hAnsi="Corbel" w:cs="Corbel"/>
              </w:rPr>
              <w:t xml:space="preserve"> Ośrodek Doradztwa i Doskonalenia Kadr, 2012.</w:t>
            </w:r>
          </w:p>
          <w:p w14:paraId="03A6F509" w14:textId="50718E1E" w:rsidR="00C93776" w:rsidRPr="00C93776" w:rsidRDefault="66C4BFE5" w:rsidP="2647B27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2647B276">
              <w:rPr>
                <w:rFonts w:ascii="Corbel" w:eastAsia="Corbel" w:hAnsi="Corbel" w:cs="Corbel"/>
              </w:rPr>
              <w:t>Podstawy rachunkowości: od teorii do praktyki / Piotr Szczypa (red.). - Wydanie IV.  - Warszawa: CeDeWu, 2020.</w:t>
            </w:r>
          </w:p>
          <w:p w14:paraId="4BAF4AEF" w14:textId="7B108E78" w:rsidR="00C93776" w:rsidRPr="00C93776" w:rsidRDefault="66C4BFE5" w:rsidP="2647B27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2647B276">
              <w:rPr>
                <w:rFonts w:ascii="Corbel" w:eastAsia="Corbel" w:hAnsi="Corbel" w:cs="Corbel"/>
              </w:rPr>
              <w:t xml:space="preserve">Wykorzystanie Internetu w analizie otoczenia </w:t>
            </w:r>
            <w:proofErr w:type="gramStart"/>
            <w:r w:rsidRPr="2647B276">
              <w:rPr>
                <w:rFonts w:ascii="Corbel" w:eastAsia="Corbel" w:hAnsi="Corbel" w:cs="Corbel"/>
              </w:rPr>
              <w:t>przedsiębiorstwa :</w:t>
            </w:r>
            <w:proofErr w:type="gramEnd"/>
            <w:r w:rsidRPr="2647B276">
              <w:rPr>
                <w:rFonts w:ascii="Corbel" w:eastAsia="Corbel" w:hAnsi="Corbel" w:cs="Corbel"/>
              </w:rPr>
              <w:t xml:space="preserve"> algorytmy ponownych odwiedzin źródeł / Ilona Nawrot. - Poznań: Wydawnictwo Wyższej Szkoły Bankowej, 2013.</w:t>
            </w:r>
          </w:p>
          <w:p w14:paraId="5B5A22B4" w14:textId="00ACBACC" w:rsidR="00C93776" w:rsidRPr="00C93776" w:rsidRDefault="66C4BFE5" w:rsidP="2647B276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Corbel" w:eastAsia="Corbel" w:hAnsi="Corbel" w:cs="Corbel"/>
              </w:rPr>
            </w:pPr>
            <w:r w:rsidRPr="2647B276">
              <w:rPr>
                <w:rFonts w:ascii="Corbel" w:eastAsia="Corbel" w:hAnsi="Corbel" w:cs="Corbel"/>
                <w:sz w:val="24"/>
                <w:szCs w:val="24"/>
              </w:rPr>
              <w:t>Chorób R., Hall R. Zastosowanie arkusza kalkulacyjnego w analizie działalności firmy, Wyd. Mitel, Rzeszów 2010 [ISBN-978-83-7667-032-4].</w:t>
            </w:r>
          </w:p>
        </w:tc>
      </w:tr>
    </w:tbl>
    <w:p w14:paraId="110FFD37" w14:textId="77777777" w:rsidR="00013CB1" w:rsidRDefault="00013CB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013CB1" w:rsidRDefault="0085747A" w:rsidP="00013CB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013CB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0FBB2" w14:textId="77777777" w:rsidR="00FB0D97" w:rsidRDefault="00FB0D97" w:rsidP="00C16ABF">
      <w:pPr>
        <w:spacing w:after="0" w:line="240" w:lineRule="auto"/>
      </w:pPr>
      <w:r>
        <w:separator/>
      </w:r>
    </w:p>
  </w:endnote>
  <w:endnote w:type="continuationSeparator" w:id="0">
    <w:p w14:paraId="6804F0D8" w14:textId="77777777" w:rsidR="00FB0D97" w:rsidRDefault="00FB0D9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F03EA" w14:textId="77777777" w:rsidR="00FB0D97" w:rsidRDefault="00FB0D97" w:rsidP="00C16ABF">
      <w:pPr>
        <w:spacing w:after="0" w:line="240" w:lineRule="auto"/>
      </w:pPr>
      <w:r>
        <w:separator/>
      </w:r>
    </w:p>
  </w:footnote>
  <w:footnote w:type="continuationSeparator" w:id="0">
    <w:p w14:paraId="315DBBAB" w14:textId="77777777" w:rsidR="00FB0D97" w:rsidRDefault="00FB0D97" w:rsidP="00C16ABF">
      <w:pPr>
        <w:spacing w:after="0" w:line="240" w:lineRule="auto"/>
      </w:pPr>
      <w:r>
        <w:continuationSeparator/>
      </w:r>
    </w:p>
  </w:footnote>
  <w:footnote w:id="1">
    <w:p w14:paraId="50887DAE" w14:textId="77777777" w:rsidR="00F14E21" w:rsidRPr="00F14E21" w:rsidRDefault="00F14E2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</w:t>
      </w:r>
      <w:r>
        <w:rPr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F8661E0"/>
    <w:multiLevelType w:val="hybridMultilevel"/>
    <w:tmpl w:val="21FC4138"/>
    <w:lvl w:ilvl="0" w:tplc="5A42EEEE">
      <w:start w:val="1"/>
      <w:numFmt w:val="decimal"/>
      <w:lvlText w:val="%1."/>
      <w:lvlJc w:val="left"/>
      <w:pPr>
        <w:ind w:left="720" w:hanging="360"/>
      </w:pPr>
    </w:lvl>
    <w:lvl w:ilvl="1" w:tplc="D6922714">
      <w:start w:val="1"/>
      <w:numFmt w:val="lowerLetter"/>
      <w:lvlText w:val="%2."/>
      <w:lvlJc w:val="left"/>
      <w:pPr>
        <w:ind w:left="1440" w:hanging="360"/>
      </w:pPr>
    </w:lvl>
    <w:lvl w:ilvl="2" w:tplc="AA2853CA">
      <w:start w:val="1"/>
      <w:numFmt w:val="lowerRoman"/>
      <w:lvlText w:val="%3."/>
      <w:lvlJc w:val="right"/>
      <w:pPr>
        <w:ind w:left="2160" w:hanging="180"/>
      </w:pPr>
    </w:lvl>
    <w:lvl w:ilvl="3" w:tplc="C82E3F38">
      <w:start w:val="1"/>
      <w:numFmt w:val="decimal"/>
      <w:lvlText w:val="%4."/>
      <w:lvlJc w:val="left"/>
      <w:pPr>
        <w:ind w:left="2880" w:hanging="360"/>
      </w:pPr>
    </w:lvl>
    <w:lvl w:ilvl="4" w:tplc="AE4C2720">
      <w:start w:val="1"/>
      <w:numFmt w:val="lowerLetter"/>
      <w:lvlText w:val="%5."/>
      <w:lvlJc w:val="left"/>
      <w:pPr>
        <w:ind w:left="3600" w:hanging="360"/>
      </w:pPr>
    </w:lvl>
    <w:lvl w:ilvl="5" w:tplc="52E8FB68">
      <w:start w:val="1"/>
      <w:numFmt w:val="lowerRoman"/>
      <w:lvlText w:val="%6."/>
      <w:lvlJc w:val="right"/>
      <w:pPr>
        <w:ind w:left="4320" w:hanging="180"/>
      </w:pPr>
    </w:lvl>
    <w:lvl w:ilvl="6" w:tplc="7C36C49E">
      <w:start w:val="1"/>
      <w:numFmt w:val="decimal"/>
      <w:lvlText w:val="%7."/>
      <w:lvlJc w:val="left"/>
      <w:pPr>
        <w:ind w:left="5040" w:hanging="360"/>
      </w:pPr>
    </w:lvl>
    <w:lvl w:ilvl="7" w:tplc="6A800942">
      <w:start w:val="1"/>
      <w:numFmt w:val="lowerLetter"/>
      <w:lvlText w:val="%8."/>
      <w:lvlJc w:val="left"/>
      <w:pPr>
        <w:ind w:left="5760" w:hanging="360"/>
      </w:pPr>
    </w:lvl>
    <w:lvl w:ilvl="8" w:tplc="AA8EBE3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82070"/>
    <w:multiLevelType w:val="hybridMultilevel"/>
    <w:tmpl w:val="4C826C94"/>
    <w:lvl w:ilvl="0" w:tplc="3B42C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6F1F04"/>
    <w:multiLevelType w:val="hybridMultilevel"/>
    <w:tmpl w:val="18DAC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017B65"/>
    <w:multiLevelType w:val="hybridMultilevel"/>
    <w:tmpl w:val="585AE708"/>
    <w:lvl w:ilvl="0" w:tplc="AFAABFAC">
      <w:start w:val="1"/>
      <w:numFmt w:val="decimal"/>
      <w:lvlText w:val="%1."/>
      <w:lvlJc w:val="left"/>
      <w:pPr>
        <w:ind w:left="720" w:hanging="360"/>
      </w:pPr>
    </w:lvl>
    <w:lvl w:ilvl="1" w:tplc="D6C4C10C">
      <w:start w:val="1"/>
      <w:numFmt w:val="lowerLetter"/>
      <w:lvlText w:val="%2."/>
      <w:lvlJc w:val="left"/>
      <w:pPr>
        <w:ind w:left="1440" w:hanging="360"/>
      </w:pPr>
    </w:lvl>
    <w:lvl w:ilvl="2" w:tplc="A2AE8B44">
      <w:start w:val="1"/>
      <w:numFmt w:val="lowerRoman"/>
      <w:lvlText w:val="%3."/>
      <w:lvlJc w:val="right"/>
      <w:pPr>
        <w:ind w:left="2160" w:hanging="180"/>
      </w:pPr>
    </w:lvl>
    <w:lvl w:ilvl="3" w:tplc="1C0C3BCE">
      <w:start w:val="1"/>
      <w:numFmt w:val="decimal"/>
      <w:lvlText w:val="%4."/>
      <w:lvlJc w:val="left"/>
      <w:pPr>
        <w:ind w:left="2880" w:hanging="360"/>
      </w:pPr>
    </w:lvl>
    <w:lvl w:ilvl="4" w:tplc="BBB8035C">
      <w:start w:val="1"/>
      <w:numFmt w:val="lowerLetter"/>
      <w:lvlText w:val="%5."/>
      <w:lvlJc w:val="left"/>
      <w:pPr>
        <w:ind w:left="3600" w:hanging="360"/>
      </w:pPr>
    </w:lvl>
    <w:lvl w:ilvl="5" w:tplc="1B1C78A0">
      <w:start w:val="1"/>
      <w:numFmt w:val="lowerRoman"/>
      <w:lvlText w:val="%6."/>
      <w:lvlJc w:val="right"/>
      <w:pPr>
        <w:ind w:left="4320" w:hanging="180"/>
      </w:pPr>
    </w:lvl>
    <w:lvl w:ilvl="6" w:tplc="ED509C24">
      <w:start w:val="1"/>
      <w:numFmt w:val="decimal"/>
      <w:lvlText w:val="%7."/>
      <w:lvlJc w:val="left"/>
      <w:pPr>
        <w:ind w:left="5040" w:hanging="360"/>
      </w:pPr>
    </w:lvl>
    <w:lvl w:ilvl="7" w:tplc="B1BABEE6">
      <w:start w:val="1"/>
      <w:numFmt w:val="lowerLetter"/>
      <w:lvlText w:val="%8."/>
      <w:lvlJc w:val="left"/>
      <w:pPr>
        <w:ind w:left="5760" w:hanging="360"/>
      </w:pPr>
    </w:lvl>
    <w:lvl w:ilvl="8" w:tplc="F9C4935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284459">
    <w:abstractNumId w:val="2"/>
  </w:num>
  <w:num w:numId="2" w16cid:durableId="443615923">
    <w:abstractNumId w:val="6"/>
  </w:num>
  <w:num w:numId="3" w16cid:durableId="686102391">
    <w:abstractNumId w:val="1"/>
  </w:num>
  <w:num w:numId="4" w16cid:durableId="36047481">
    <w:abstractNumId w:val="7"/>
  </w:num>
  <w:num w:numId="5" w16cid:durableId="882013740">
    <w:abstractNumId w:val="4"/>
  </w:num>
  <w:num w:numId="6" w16cid:durableId="164830781">
    <w:abstractNumId w:val="0"/>
  </w:num>
  <w:num w:numId="7" w16cid:durableId="2090036070">
    <w:abstractNumId w:val="3"/>
  </w:num>
  <w:num w:numId="8" w16cid:durableId="308556446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rQ0MTGwMDYzNLQ0tjBU0lEKTi0uzszPAykwrAUApdcfZSwAAAA="/>
  </w:docVars>
  <w:rsids>
    <w:rsidRoot w:val="00BD66E9"/>
    <w:rsid w:val="000048FD"/>
    <w:rsid w:val="000077B4"/>
    <w:rsid w:val="00013CB1"/>
    <w:rsid w:val="00015B8F"/>
    <w:rsid w:val="00022ECE"/>
    <w:rsid w:val="000302A3"/>
    <w:rsid w:val="00042A51"/>
    <w:rsid w:val="00042D2E"/>
    <w:rsid w:val="00044C82"/>
    <w:rsid w:val="000566F8"/>
    <w:rsid w:val="00065D0C"/>
    <w:rsid w:val="00070ED6"/>
    <w:rsid w:val="000742DC"/>
    <w:rsid w:val="00081DA6"/>
    <w:rsid w:val="00084C12"/>
    <w:rsid w:val="00085FAF"/>
    <w:rsid w:val="000903A5"/>
    <w:rsid w:val="0009462C"/>
    <w:rsid w:val="00094B12"/>
    <w:rsid w:val="00096C46"/>
    <w:rsid w:val="000A296F"/>
    <w:rsid w:val="000A2A28"/>
    <w:rsid w:val="000A47FD"/>
    <w:rsid w:val="000B192D"/>
    <w:rsid w:val="000B209D"/>
    <w:rsid w:val="000B28EE"/>
    <w:rsid w:val="000B3E37"/>
    <w:rsid w:val="000D04B0"/>
    <w:rsid w:val="000D1ECA"/>
    <w:rsid w:val="000E4C51"/>
    <w:rsid w:val="000F0025"/>
    <w:rsid w:val="000F1C57"/>
    <w:rsid w:val="000F5615"/>
    <w:rsid w:val="00112794"/>
    <w:rsid w:val="0012560E"/>
    <w:rsid w:val="00126665"/>
    <w:rsid w:val="00127108"/>
    <w:rsid w:val="00134B13"/>
    <w:rsid w:val="00137C61"/>
    <w:rsid w:val="001423FD"/>
    <w:rsid w:val="00143115"/>
    <w:rsid w:val="00146BC0"/>
    <w:rsid w:val="00153C41"/>
    <w:rsid w:val="00154381"/>
    <w:rsid w:val="00160124"/>
    <w:rsid w:val="00164FA7"/>
    <w:rsid w:val="00166A03"/>
    <w:rsid w:val="001737CF"/>
    <w:rsid w:val="001756ED"/>
    <w:rsid w:val="00176083"/>
    <w:rsid w:val="001766C6"/>
    <w:rsid w:val="00180A34"/>
    <w:rsid w:val="00183215"/>
    <w:rsid w:val="00191AA2"/>
    <w:rsid w:val="00192F37"/>
    <w:rsid w:val="001A70D2"/>
    <w:rsid w:val="001B3D73"/>
    <w:rsid w:val="001B49D7"/>
    <w:rsid w:val="001C1BEE"/>
    <w:rsid w:val="001D023B"/>
    <w:rsid w:val="001D2387"/>
    <w:rsid w:val="001D48CC"/>
    <w:rsid w:val="001D657B"/>
    <w:rsid w:val="001D7B54"/>
    <w:rsid w:val="001E0209"/>
    <w:rsid w:val="001E0C12"/>
    <w:rsid w:val="001F2BEC"/>
    <w:rsid w:val="001F2CA2"/>
    <w:rsid w:val="0020213E"/>
    <w:rsid w:val="002144C0"/>
    <w:rsid w:val="0022477D"/>
    <w:rsid w:val="00225106"/>
    <w:rsid w:val="00225F78"/>
    <w:rsid w:val="0023203C"/>
    <w:rsid w:val="002336F9"/>
    <w:rsid w:val="00235A73"/>
    <w:rsid w:val="0024028F"/>
    <w:rsid w:val="00240C7F"/>
    <w:rsid w:val="00244ABC"/>
    <w:rsid w:val="002564F6"/>
    <w:rsid w:val="00257ED3"/>
    <w:rsid w:val="00260408"/>
    <w:rsid w:val="002623F7"/>
    <w:rsid w:val="00267FB7"/>
    <w:rsid w:val="00281FF2"/>
    <w:rsid w:val="002857DE"/>
    <w:rsid w:val="00291567"/>
    <w:rsid w:val="002A01A7"/>
    <w:rsid w:val="002A2389"/>
    <w:rsid w:val="002A51C4"/>
    <w:rsid w:val="002A671D"/>
    <w:rsid w:val="002B4D55"/>
    <w:rsid w:val="002B5EA0"/>
    <w:rsid w:val="002B6119"/>
    <w:rsid w:val="002C1F06"/>
    <w:rsid w:val="002C5CDE"/>
    <w:rsid w:val="002D73D4"/>
    <w:rsid w:val="002F02A3"/>
    <w:rsid w:val="002F4ABE"/>
    <w:rsid w:val="003018BA"/>
    <w:rsid w:val="00305C92"/>
    <w:rsid w:val="003151C5"/>
    <w:rsid w:val="00323E14"/>
    <w:rsid w:val="003265F0"/>
    <w:rsid w:val="00331122"/>
    <w:rsid w:val="003343CF"/>
    <w:rsid w:val="00346FE9"/>
    <w:rsid w:val="0034759A"/>
    <w:rsid w:val="003503F6"/>
    <w:rsid w:val="003530DD"/>
    <w:rsid w:val="003605B0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3FD"/>
    <w:rsid w:val="0042244A"/>
    <w:rsid w:val="0042714F"/>
    <w:rsid w:val="0042745A"/>
    <w:rsid w:val="004319C1"/>
    <w:rsid w:val="00431D5C"/>
    <w:rsid w:val="00431FED"/>
    <w:rsid w:val="004362C6"/>
    <w:rsid w:val="00437FA2"/>
    <w:rsid w:val="004459A9"/>
    <w:rsid w:val="004465A4"/>
    <w:rsid w:val="0044663C"/>
    <w:rsid w:val="00454CCC"/>
    <w:rsid w:val="0045599C"/>
    <w:rsid w:val="00461EFC"/>
    <w:rsid w:val="00462049"/>
    <w:rsid w:val="00464490"/>
    <w:rsid w:val="004652C2"/>
    <w:rsid w:val="00471326"/>
    <w:rsid w:val="00474B50"/>
    <w:rsid w:val="0047598D"/>
    <w:rsid w:val="004833BD"/>
    <w:rsid w:val="004840FD"/>
    <w:rsid w:val="00490F7D"/>
    <w:rsid w:val="00491678"/>
    <w:rsid w:val="004968E2"/>
    <w:rsid w:val="004A3EEA"/>
    <w:rsid w:val="004A4D1F"/>
    <w:rsid w:val="004D5282"/>
    <w:rsid w:val="004E1B7C"/>
    <w:rsid w:val="004E481C"/>
    <w:rsid w:val="004F1551"/>
    <w:rsid w:val="004F55A3"/>
    <w:rsid w:val="00500E6F"/>
    <w:rsid w:val="0050279C"/>
    <w:rsid w:val="0050496F"/>
    <w:rsid w:val="00513B6F"/>
    <w:rsid w:val="00517C63"/>
    <w:rsid w:val="00521803"/>
    <w:rsid w:val="00521F67"/>
    <w:rsid w:val="00522595"/>
    <w:rsid w:val="0053110F"/>
    <w:rsid w:val="00533463"/>
    <w:rsid w:val="005363C4"/>
    <w:rsid w:val="00536BDE"/>
    <w:rsid w:val="00543ACC"/>
    <w:rsid w:val="00552A98"/>
    <w:rsid w:val="00561872"/>
    <w:rsid w:val="0056550A"/>
    <w:rsid w:val="00565664"/>
    <w:rsid w:val="005718E2"/>
    <w:rsid w:val="00585704"/>
    <w:rsid w:val="00592D46"/>
    <w:rsid w:val="0059544B"/>
    <w:rsid w:val="005A0855"/>
    <w:rsid w:val="005A3196"/>
    <w:rsid w:val="005A5D72"/>
    <w:rsid w:val="005B6016"/>
    <w:rsid w:val="005C080F"/>
    <w:rsid w:val="005C55E5"/>
    <w:rsid w:val="005C696A"/>
    <w:rsid w:val="005D6E36"/>
    <w:rsid w:val="005E089A"/>
    <w:rsid w:val="005E6E85"/>
    <w:rsid w:val="005F31D2"/>
    <w:rsid w:val="005F68EE"/>
    <w:rsid w:val="00603281"/>
    <w:rsid w:val="00605B96"/>
    <w:rsid w:val="0061029B"/>
    <w:rsid w:val="00611292"/>
    <w:rsid w:val="00612C67"/>
    <w:rsid w:val="00617188"/>
    <w:rsid w:val="00617230"/>
    <w:rsid w:val="00621CE1"/>
    <w:rsid w:val="00631A50"/>
    <w:rsid w:val="00647FA8"/>
    <w:rsid w:val="006620D9"/>
    <w:rsid w:val="00663A94"/>
    <w:rsid w:val="0067191E"/>
    <w:rsid w:val="00671958"/>
    <w:rsid w:val="00674607"/>
    <w:rsid w:val="00675843"/>
    <w:rsid w:val="00677FE3"/>
    <w:rsid w:val="0068046B"/>
    <w:rsid w:val="006811CF"/>
    <w:rsid w:val="00681A29"/>
    <w:rsid w:val="0068687E"/>
    <w:rsid w:val="006A44EB"/>
    <w:rsid w:val="006D050F"/>
    <w:rsid w:val="006D6139"/>
    <w:rsid w:val="006E5D65"/>
    <w:rsid w:val="006E6145"/>
    <w:rsid w:val="006F1282"/>
    <w:rsid w:val="006F1FBC"/>
    <w:rsid w:val="006F2F6B"/>
    <w:rsid w:val="00703BF7"/>
    <w:rsid w:val="007072BA"/>
    <w:rsid w:val="00713C5A"/>
    <w:rsid w:val="0071620A"/>
    <w:rsid w:val="00724148"/>
    <w:rsid w:val="00724677"/>
    <w:rsid w:val="00725459"/>
    <w:rsid w:val="00734608"/>
    <w:rsid w:val="00740F0D"/>
    <w:rsid w:val="00745302"/>
    <w:rsid w:val="007461D6"/>
    <w:rsid w:val="00746EC8"/>
    <w:rsid w:val="007477AD"/>
    <w:rsid w:val="00763BF1"/>
    <w:rsid w:val="00766FD4"/>
    <w:rsid w:val="0078168C"/>
    <w:rsid w:val="00790E27"/>
    <w:rsid w:val="007918CB"/>
    <w:rsid w:val="007A4022"/>
    <w:rsid w:val="007A510D"/>
    <w:rsid w:val="007A6D08"/>
    <w:rsid w:val="007A6E6E"/>
    <w:rsid w:val="007A73E3"/>
    <w:rsid w:val="007C3299"/>
    <w:rsid w:val="007C3BCC"/>
    <w:rsid w:val="007D6E56"/>
    <w:rsid w:val="007E27C3"/>
    <w:rsid w:val="007E798D"/>
    <w:rsid w:val="007E7FFB"/>
    <w:rsid w:val="007F4155"/>
    <w:rsid w:val="00806974"/>
    <w:rsid w:val="0081331F"/>
    <w:rsid w:val="0081707E"/>
    <w:rsid w:val="00824D71"/>
    <w:rsid w:val="008272CB"/>
    <w:rsid w:val="00832B99"/>
    <w:rsid w:val="00842C6F"/>
    <w:rsid w:val="008449B3"/>
    <w:rsid w:val="00846D04"/>
    <w:rsid w:val="008471C4"/>
    <w:rsid w:val="00852EB4"/>
    <w:rsid w:val="0085747A"/>
    <w:rsid w:val="0086205A"/>
    <w:rsid w:val="00865492"/>
    <w:rsid w:val="0088030C"/>
    <w:rsid w:val="00881601"/>
    <w:rsid w:val="00884922"/>
    <w:rsid w:val="00885F64"/>
    <w:rsid w:val="008917F9"/>
    <w:rsid w:val="008A45F7"/>
    <w:rsid w:val="008B4017"/>
    <w:rsid w:val="008C0CC0"/>
    <w:rsid w:val="008C19A9"/>
    <w:rsid w:val="008C29C8"/>
    <w:rsid w:val="008C379D"/>
    <w:rsid w:val="008C5147"/>
    <w:rsid w:val="008C5359"/>
    <w:rsid w:val="008C5363"/>
    <w:rsid w:val="008D0184"/>
    <w:rsid w:val="008D3DFB"/>
    <w:rsid w:val="008D6418"/>
    <w:rsid w:val="008E3980"/>
    <w:rsid w:val="008E64F4"/>
    <w:rsid w:val="008F12C9"/>
    <w:rsid w:val="008F249F"/>
    <w:rsid w:val="008F6E29"/>
    <w:rsid w:val="00916188"/>
    <w:rsid w:val="00921687"/>
    <w:rsid w:val="00923D7D"/>
    <w:rsid w:val="0094491A"/>
    <w:rsid w:val="009508DF"/>
    <w:rsid w:val="00950DAC"/>
    <w:rsid w:val="00954A07"/>
    <w:rsid w:val="0095771C"/>
    <w:rsid w:val="00963A97"/>
    <w:rsid w:val="00970220"/>
    <w:rsid w:val="00997F14"/>
    <w:rsid w:val="009A78D9"/>
    <w:rsid w:val="009C3E31"/>
    <w:rsid w:val="009C54AE"/>
    <w:rsid w:val="009C788E"/>
    <w:rsid w:val="009D5B44"/>
    <w:rsid w:val="009D607C"/>
    <w:rsid w:val="009D72FF"/>
    <w:rsid w:val="009E2B3E"/>
    <w:rsid w:val="009E3A33"/>
    <w:rsid w:val="009E3B41"/>
    <w:rsid w:val="009F2BD2"/>
    <w:rsid w:val="009F3C5C"/>
    <w:rsid w:val="009F4610"/>
    <w:rsid w:val="00A00ECC"/>
    <w:rsid w:val="00A127E5"/>
    <w:rsid w:val="00A12862"/>
    <w:rsid w:val="00A155EE"/>
    <w:rsid w:val="00A20B73"/>
    <w:rsid w:val="00A2245B"/>
    <w:rsid w:val="00A30110"/>
    <w:rsid w:val="00A36899"/>
    <w:rsid w:val="00A371F6"/>
    <w:rsid w:val="00A43BF6"/>
    <w:rsid w:val="00A51848"/>
    <w:rsid w:val="00A52E12"/>
    <w:rsid w:val="00A54817"/>
    <w:rsid w:val="00A601C8"/>
    <w:rsid w:val="00A60799"/>
    <w:rsid w:val="00A64011"/>
    <w:rsid w:val="00A71CB9"/>
    <w:rsid w:val="00A71FF1"/>
    <w:rsid w:val="00A877D8"/>
    <w:rsid w:val="00A97DE1"/>
    <w:rsid w:val="00AB053C"/>
    <w:rsid w:val="00AB5427"/>
    <w:rsid w:val="00AD1146"/>
    <w:rsid w:val="00AD27D3"/>
    <w:rsid w:val="00AD66D6"/>
    <w:rsid w:val="00AE1160"/>
    <w:rsid w:val="00AE203C"/>
    <w:rsid w:val="00AE2C98"/>
    <w:rsid w:val="00AE2E74"/>
    <w:rsid w:val="00AE5619"/>
    <w:rsid w:val="00AE5FCB"/>
    <w:rsid w:val="00AF2C1E"/>
    <w:rsid w:val="00B06142"/>
    <w:rsid w:val="00B07B3E"/>
    <w:rsid w:val="00B135B1"/>
    <w:rsid w:val="00B22F29"/>
    <w:rsid w:val="00B30E50"/>
    <w:rsid w:val="00B3130B"/>
    <w:rsid w:val="00B3238A"/>
    <w:rsid w:val="00B40ADB"/>
    <w:rsid w:val="00B41FFF"/>
    <w:rsid w:val="00B43B77"/>
    <w:rsid w:val="00B43E80"/>
    <w:rsid w:val="00B52453"/>
    <w:rsid w:val="00B558D5"/>
    <w:rsid w:val="00B607DB"/>
    <w:rsid w:val="00B66281"/>
    <w:rsid w:val="00B66529"/>
    <w:rsid w:val="00B75946"/>
    <w:rsid w:val="00B8056E"/>
    <w:rsid w:val="00B80D2B"/>
    <w:rsid w:val="00B819C8"/>
    <w:rsid w:val="00B82308"/>
    <w:rsid w:val="00BA1C68"/>
    <w:rsid w:val="00BB520A"/>
    <w:rsid w:val="00BC3A5C"/>
    <w:rsid w:val="00BC7D12"/>
    <w:rsid w:val="00BD3869"/>
    <w:rsid w:val="00BD5563"/>
    <w:rsid w:val="00BD66E9"/>
    <w:rsid w:val="00BD7808"/>
    <w:rsid w:val="00BF3012"/>
    <w:rsid w:val="00C00923"/>
    <w:rsid w:val="00C0486D"/>
    <w:rsid w:val="00C058B4"/>
    <w:rsid w:val="00C07F2C"/>
    <w:rsid w:val="00C131B5"/>
    <w:rsid w:val="00C16ABF"/>
    <w:rsid w:val="00C170AE"/>
    <w:rsid w:val="00C25530"/>
    <w:rsid w:val="00C25A88"/>
    <w:rsid w:val="00C26CB7"/>
    <w:rsid w:val="00C30088"/>
    <w:rsid w:val="00C31C76"/>
    <w:rsid w:val="00C324C1"/>
    <w:rsid w:val="00C35ACE"/>
    <w:rsid w:val="00C36992"/>
    <w:rsid w:val="00C56036"/>
    <w:rsid w:val="00C61DC5"/>
    <w:rsid w:val="00C67E92"/>
    <w:rsid w:val="00C70A26"/>
    <w:rsid w:val="00C71789"/>
    <w:rsid w:val="00C73109"/>
    <w:rsid w:val="00C7763A"/>
    <w:rsid w:val="00C92183"/>
    <w:rsid w:val="00C93776"/>
    <w:rsid w:val="00C94B98"/>
    <w:rsid w:val="00CA2B96"/>
    <w:rsid w:val="00CA5089"/>
    <w:rsid w:val="00CB4816"/>
    <w:rsid w:val="00CE4A18"/>
    <w:rsid w:val="00CE51D6"/>
    <w:rsid w:val="00CE5BAC"/>
    <w:rsid w:val="00CF25BE"/>
    <w:rsid w:val="00CF78ED"/>
    <w:rsid w:val="00D02B25"/>
    <w:rsid w:val="00D02EBA"/>
    <w:rsid w:val="00D03A0E"/>
    <w:rsid w:val="00D11280"/>
    <w:rsid w:val="00D1172B"/>
    <w:rsid w:val="00D15AEC"/>
    <w:rsid w:val="00D17C3C"/>
    <w:rsid w:val="00D26B2C"/>
    <w:rsid w:val="00D35018"/>
    <w:rsid w:val="00D352C9"/>
    <w:rsid w:val="00D40AE6"/>
    <w:rsid w:val="00D425B2"/>
    <w:rsid w:val="00D47521"/>
    <w:rsid w:val="00D5502F"/>
    <w:rsid w:val="00D552B2"/>
    <w:rsid w:val="00D608D1"/>
    <w:rsid w:val="00D64F20"/>
    <w:rsid w:val="00D6681C"/>
    <w:rsid w:val="00D71FA7"/>
    <w:rsid w:val="00D74119"/>
    <w:rsid w:val="00D8075B"/>
    <w:rsid w:val="00D8678B"/>
    <w:rsid w:val="00D90937"/>
    <w:rsid w:val="00D92711"/>
    <w:rsid w:val="00DA2114"/>
    <w:rsid w:val="00DB1E1F"/>
    <w:rsid w:val="00DD620C"/>
    <w:rsid w:val="00DE23AE"/>
    <w:rsid w:val="00DE31FD"/>
    <w:rsid w:val="00DE4A98"/>
    <w:rsid w:val="00DF320D"/>
    <w:rsid w:val="00E129B8"/>
    <w:rsid w:val="00E17E08"/>
    <w:rsid w:val="00E21E7D"/>
    <w:rsid w:val="00E22FBC"/>
    <w:rsid w:val="00E24BF5"/>
    <w:rsid w:val="00E25338"/>
    <w:rsid w:val="00E41BB8"/>
    <w:rsid w:val="00E45514"/>
    <w:rsid w:val="00E51E44"/>
    <w:rsid w:val="00E63348"/>
    <w:rsid w:val="00E659E3"/>
    <w:rsid w:val="00E70B36"/>
    <w:rsid w:val="00E7533E"/>
    <w:rsid w:val="00E77E88"/>
    <w:rsid w:val="00E8095E"/>
    <w:rsid w:val="00E8107D"/>
    <w:rsid w:val="00E8382A"/>
    <w:rsid w:val="00E939FF"/>
    <w:rsid w:val="00EB51E3"/>
    <w:rsid w:val="00EC4899"/>
    <w:rsid w:val="00ED03AB"/>
    <w:rsid w:val="00ED1381"/>
    <w:rsid w:val="00ED2CFB"/>
    <w:rsid w:val="00ED32D2"/>
    <w:rsid w:val="00ED6BE1"/>
    <w:rsid w:val="00EE32DE"/>
    <w:rsid w:val="00EE5457"/>
    <w:rsid w:val="00EF3C3E"/>
    <w:rsid w:val="00F070AB"/>
    <w:rsid w:val="00F12E0F"/>
    <w:rsid w:val="00F14E21"/>
    <w:rsid w:val="00F21C09"/>
    <w:rsid w:val="00F27A7B"/>
    <w:rsid w:val="00F406BC"/>
    <w:rsid w:val="00F50DAC"/>
    <w:rsid w:val="00F617C3"/>
    <w:rsid w:val="00F63966"/>
    <w:rsid w:val="00F7066B"/>
    <w:rsid w:val="00F7504C"/>
    <w:rsid w:val="00FA357C"/>
    <w:rsid w:val="00FB0D97"/>
    <w:rsid w:val="00FB5D5E"/>
    <w:rsid w:val="00FB7DBA"/>
    <w:rsid w:val="00FC0C5A"/>
    <w:rsid w:val="00FC1C25"/>
    <w:rsid w:val="00FC2717"/>
    <w:rsid w:val="00FC33C2"/>
    <w:rsid w:val="00FC3F45"/>
    <w:rsid w:val="00FD201B"/>
    <w:rsid w:val="00FD503F"/>
    <w:rsid w:val="00FD6A6B"/>
    <w:rsid w:val="00FD7589"/>
    <w:rsid w:val="00FE1386"/>
    <w:rsid w:val="00FE3266"/>
    <w:rsid w:val="00FF016A"/>
    <w:rsid w:val="00FF1401"/>
    <w:rsid w:val="00FF51C0"/>
    <w:rsid w:val="00FF5E7D"/>
    <w:rsid w:val="05F095B2"/>
    <w:rsid w:val="07724D4D"/>
    <w:rsid w:val="24ABE215"/>
    <w:rsid w:val="25461593"/>
    <w:rsid w:val="2647B276"/>
    <w:rsid w:val="41F1FD2B"/>
    <w:rsid w:val="42EB03D9"/>
    <w:rsid w:val="47756942"/>
    <w:rsid w:val="5C26EEB6"/>
    <w:rsid w:val="66C4BFE5"/>
    <w:rsid w:val="699FD80D"/>
    <w:rsid w:val="6BCB2B3E"/>
    <w:rsid w:val="6C8F8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FA4A7"/>
  <w15:chartTrackingRefBased/>
  <w15:docId w15:val="{0C2E8A26-C7DD-4202-BDA2-E929CE65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Pogrubienie">
    <w:name w:val="Strong"/>
    <w:qFormat/>
    <w:rsid w:val="007918CB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3281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60328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3281"/>
    <w:pPr>
      <w:spacing w:after="0" w:line="240" w:lineRule="auto"/>
      <w:jc w:val="both"/>
    </w:pPr>
    <w:rPr>
      <w:rFonts w:eastAsia="Cambria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03281"/>
    <w:rPr>
      <w:rFonts w:ascii="Calibri" w:eastAsia="Cambria" w:hAnsi="Calibri"/>
      <w:b/>
      <w:bCs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6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6F17CF-9560-42E1-B3C2-BDE80DDBD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4DE3B2-B52F-4876-BB1B-D8A7928C699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B95CDD-6692-4897-8995-04B364FB7E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0225AB-16D9-47F0-BEEE-262EDFB24A2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959</Words>
  <Characters>5756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Elżbieta Lencka</cp:lastModifiedBy>
  <cp:revision>150</cp:revision>
  <cp:lastPrinted>2017-04-27T18:28:00Z</cp:lastPrinted>
  <dcterms:created xsi:type="dcterms:W3CDTF">2020-12-12T12:23:00Z</dcterms:created>
  <dcterms:modified xsi:type="dcterms:W3CDTF">2025-06-27T09:25:00Z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